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3FF" w:rsidRDefault="007843FF" w:rsidP="007843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BURTON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843FF" w:rsidRDefault="007843FF" w:rsidP="007843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7843FF" w:rsidRDefault="007843FF" w:rsidP="007843FF">
      <w:pPr>
        <w:rPr>
          <w:rFonts w:ascii="Times New Roman" w:hAnsi="Times New Roman" w:cs="Times New Roman"/>
        </w:rPr>
      </w:pPr>
    </w:p>
    <w:p w:rsidR="007843FF" w:rsidRDefault="007843FF" w:rsidP="007843FF">
      <w:pPr>
        <w:rPr>
          <w:rFonts w:ascii="Times New Roman" w:hAnsi="Times New Roman" w:cs="Times New Roman"/>
        </w:rPr>
      </w:pPr>
    </w:p>
    <w:p w:rsidR="007843FF" w:rsidRDefault="007843FF" w:rsidP="007843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Dayvell</w:t>
      </w:r>
      <w:proofErr w:type="spellEnd"/>
      <w:r>
        <w:rPr>
          <w:rFonts w:ascii="Times New Roman" w:hAnsi="Times New Roman" w:cs="Times New Roman"/>
        </w:rPr>
        <w:t xml:space="preserve">(q.v.) and Elizabeth, his wife(q.v.), brought a plaint of </w:t>
      </w:r>
    </w:p>
    <w:p w:rsidR="007843FF" w:rsidRDefault="007843FF" w:rsidP="007843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concord against him.</w:t>
      </w:r>
    </w:p>
    <w:p w:rsidR="007843FF" w:rsidRDefault="007843FF" w:rsidP="007843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7843FF" w:rsidRDefault="007843FF" w:rsidP="007843FF">
      <w:pPr>
        <w:rPr>
          <w:rFonts w:ascii="Times New Roman" w:hAnsi="Times New Roman" w:cs="Times New Roman"/>
        </w:rPr>
      </w:pPr>
    </w:p>
    <w:p w:rsidR="007843FF" w:rsidRDefault="007843FF" w:rsidP="007843FF">
      <w:pPr>
        <w:rPr>
          <w:rFonts w:ascii="Times New Roman" w:hAnsi="Times New Roman" w:cs="Times New Roman"/>
        </w:rPr>
      </w:pPr>
    </w:p>
    <w:p w:rsidR="007843FF" w:rsidRDefault="007843FF" w:rsidP="007843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2017</w:t>
      </w:r>
    </w:p>
    <w:p w:rsidR="006B2F86" w:rsidRPr="00E71FC3" w:rsidRDefault="007843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3FF" w:rsidRDefault="007843FF" w:rsidP="00E71FC3">
      <w:r>
        <w:separator/>
      </w:r>
    </w:p>
  </w:endnote>
  <w:endnote w:type="continuationSeparator" w:id="0">
    <w:p w:rsidR="007843FF" w:rsidRDefault="007843F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3FF" w:rsidRDefault="007843FF" w:rsidP="00E71FC3">
      <w:r>
        <w:separator/>
      </w:r>
    </w:p>
  </w:footnote>
  <w:footnote w:type="continuationSeparator" w:id="0">
    <w:p w:rsidR="007843FF" w:rsidRDefault="007843F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3FF"/>
    <w:rsid w:val="001A7C09"/>
    <w:rsid w:val="00577BD5"/>
    <w:rsid w:val="00656CBA"/>
    <w:rsid w:val="006A1F77"/>
    <w:rsid w:val="00733BE7"/>
    <w:rsid w:val="007843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3A9AC6-D40A-4128-9D19-6572132C2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43F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843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2017-09-13T19:01:00Z</dcterms:created>
  <dcterms:modified xsi:type="dcterms:W3CDTF">2017-09-13T19:01:00Z</dcterms:modified>
</cp:coreProperties>
</file>